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16F" w:rsidRPr="0008357A" w:rsidRDefault="001C716F" w:rsidP="0008357A">
      <w:pPr>
        <w:spacing w:before="20" w:after="2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4188D">
        <w:rPr>
          <w:rFonts w:ascii="Times New Roman" w:hAnsi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6.5pt;height:52.5pt;visibility:visible">
            <v:imagedata r:id="rId7" o:title=""/>
          </v:shape>
        </w:pict>
      </w:r>
      <w:r w:rsidRPr="0008357A">
        <w:rPr>
          <w:rFonts w:ascii="Times New Roman" w:hAnsi="Times New Roman"/>
        </w:rPr>
        <w:br w:type="textWrapping" w:clear="all"/>
      </w:r>
      <w:r w:rsidRPr="0008357A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:rsidR="001C716F" w:rsidRPr="0008357A" w:rsidRDefault="001C716F" w:rsidP="0008357A">
      <w:pPr>
        <w:pBdr>
          <w:bottom w:val="single" w:sz="12" w:space="1" w:color="auto"/>
        </w:pBdr>
        <w:spacing w:before="20" w:after="20" w:line="240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08357A">
        <w:rPr>
          <w:rFonts w:ascii="Times New Roman" w:hAnsi="Times New Roman"/>
          <w:b/>
          <w:sz w:val="32"/>
          <w:szCs w:val="32"/>
        </w:rPr>
        <w:t>ПОСТАНОВЛЕНИЕ</w:t>
      </w:r>
    </w:p>
    <w:p w:rsidR="001C716F" w:rsidRPr="0008357A" w:rsidRDefault="001C716F" w:rsidP="0008357A">
      <w:pPr>
        <w:spacing w:before="20" w:after="2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1C716F" w:rsidRPr="0008357A" w:rsidRDefault="001C716F" w:rsidP="0008357A">
      <w:pPr>
        <w:tabs>
          <w:tab w:val="left" w:pos="5040"/>
        </w:tabs>
        <w:spacing w:before="20" w:after="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08357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28.06.2016 г. </w:t>
      </w:r>
      <w:r w:rsidRPr="0008357A">
        <w:rPr>
          <w:rFonts w:ascii="Times New Roman" w:hAnsi="Times New Roman"/>
          <w:sz w:val="28"/>
          <w:szCs w:val="28"/>
        </w:rPr>
        <w:t>№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846</w:t>
      </w:r>
    </w:p>
    <w:p w:rsidR="001C716F" w:rsidRDefault="001C716F" w:rsidP="0008357A">
      <w:pPr>
        <w:spacing w:before="20" w:after="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8357A">
        <w:rPr>
          <w:rFonts w:ascii="Times New Roman" w:hAnsi="Times New Roman"/>
          <w:sz w:val="28"/>
          <w:szCs w:val="28"/>
        </w:rPr>
        <w:t>г. Кушва</w:t>
      </w:r>
      <w:r w:rsidRPr="0008357A">
        <w:rPr>
          <w:rFonts w:ascii="Times New Roman" w:hAnsi="Times New Roman"/>
          <w:b/>
          <w:sz w:val="28"/>
          <w:szCs w:val="28"/>
        </w:rPr>
        <w:tab/>
      </w:r>
    </w:p>
    <w:p w:rsidR="001C716F" w:rsidRPr="005B15A6" w:rsidRDefault="001C716F" w:rsidP="0008357A">
      <w:pPr>
        <w:spacing w:before="20" w:after="2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C716F" w:rsidRPr="00BA56B2" w:rsidRDefault="001C716F" w:rsidP="00896F3E">
      <w:pPr>
        <w:pStyle w:val="Heading2"/>
        <w:ind w:firstLine="709"/>
        <w:jc w:val="center"/>
        <w:rPr>
          <w:b/>
        </w:rPr>
      </w:pPr>
    </w:p>
    <w:p w:rsidR="001C716F" w:rsidRPr="00A206C0" w:rsidRDefault="001C716F" w:rsidP="00896F3E">
      <w:pPr>
        <w:tabs>
          <w:tab w:val="left" w:pos="2404"/>
        </w:tabs>
        <w:spacing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A206C0">
        <w:rPr>
          <w:rFonts w:ascii="Times New Roman" w:hAnsi="Times New Roman"/>
          <w:b/>
          <w:i/>
          <w:sz w:val="27"/>
          <w:szCs w:val="27"/>
        </w:rPr>
        <w:t>О внесении изменений в муниципальную программу Кушвинского городского округа «Повышение эффективности управления муниципальной собственностью Кушвинского городского округа до 2020 года»</w:t>
      </w:r>
    </w:p>
    <w:p w:rsidR="001C716F" w:rsidRPr="00A206C0" w:rsidRDefault="001C716F" w:rsidP="00896F3E">
      <w:pPr>
        <w:spacing w:before="20" w:after="2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A206C0">
        <w:rPr>
          <w:rFonts w:ascii="Times New Roman" w:hAnsi="Times New Roman"/>
          <w:sz w:val="27"/>
          <w:szCs w:val="27"/>
        </w:rPr>
        <w:t>Руководствуясь Федеральным законом от 06.10.2003г. № 131-ФЗ «Об общих принципах организации местного самоуправления в РФ», Уставом Кушвинского городского округа, администрация Кушвинского городского округа</w:t>
      </w:r>
    </w:p>
    <w:p w:rsidR="001C716F" w:rsidRPr="00A206C0" w:rsidRDefault="001C716F" w:rsidP="00896F3E">
      <w:pPr>
        <w:spacing w:before="20" w:after="20" w:line="240" w:lineRule="auto"/>
        <w:rPr>
          <w:rFonts w:ascii="Times New Roman" w:hAnsi="Times New Roman"/>
          <w:b/>
          <w:sz w:val="27"/>
          <w:szCs w:val="27"/>
        </w:rPr>
      </w:pPr>
      <w:r w:rsidRPr="00A206C0">
        <w:rPr>
          <w:rFonts w:ascii="Times New Roman" w:hAnsi="Times New Roman"/>
          <w:b/>
          <w:sz w:val="27"/>
          <w:szCs w:val="27"/>
        </w:rPr>
        <w:t>ПОСТАНОВЛЯЕТ:</w:t>
      </w:r>
    </w:p>
    <w:p w:rsidR="001C716F" w:rsidRPr="00A206C0" w:rsidRDefault="001C716F" w:rsidP="00896F3E">
      <w:pPr>
        <w:pStyle w:val="BodyText"/>
        <w:spacing w:before="20" w:after="20"/>
        <w:ind w:firstLine="709"/>
        <w:rPr>
          <w:sz w:val="27"/>
          <w:szCs w:val="27"/>
        </w:rPr>
      </w:pPr>
      <w:r w:rsidRPr="00A206C0">
        <w:rPr>
          <w:sz w:val="27"/>
          <w:szCs w:val="27"/>
        </w:rPr>
        <w:t>1. Внести в муниципальную программу Кушвинского городского округа «Повышение эффективности управления муниципальной собственностью Кушвинского городского округа до 2020 года» (далее Программа), утвержденную постановлением администрации Кушвинского городского округа от 12.11.2014 г. № 2174, с изменениями, внесенными постановлениями администрации Кушвинского городского округа от 01.07.2015 г. № 922, от 02.09.2015 г. № 1310, от 30.09.2015 г. № 1415, от 12.11.2015 г. № 1652, от 14.12.2015 г. № 1838, от 31.12.2015 г. № 2021, от 10.02.2016 г. № 152</w:t>
      </w:r>
      <w:r>
        <w:rPr>
          <w:sz w:val="27"/>
          <w:szCs w:val="27"/>
        </w:rPr>
        <w:t>, от 04.03.2016 г. № 262, от 08.04.2016 г. № 415, от 12.05.2016 г.</w:t>
      </w:r>
      <w:r w:rsidRPr="00A206C0">
        <w:rPr>
          <w:sz w:val="27"/>
          <w:szCs w:val="27"/>
        </w:rPr>
        <w:t xml:space="preserve">  </w:t>
      </w:r>
      <w:r>
        <w:rPr>
          <w:sz w:val="27"/>
          <w:szCs w:val="27"/>
        </w:rPr>
        <w:t xml:space="preserve">№ 596, от 10.06.2016 г. № 787 </w:t>
      </w:r>
      <w:r w:rsidRPr="00A206C0">
        <w:rPr>
          <w:sz w:val="27"/>
          <w:szCs w:val="27"/>
        </w:rPr>
        <w:t>следующие изменения:</w:t>
      </w:r>
    </w:p>
    <w:p w:rsidR="001C716F" w:rsidRDefault="001C716F" w:rsidP="00896F3E">
      <w:pPr>
        <w:pStyle w:val="BodyText"/>
        <w:spacing w:before="20" w:after="20"/>
        <w:ind w:firstLine="709"/>
        <w:rPr>
          <w:sz w:val="27"/>
          <w:szCs w:val="27"/>
        </w:rPr>
      </w:pPr>
      <w:r w:rsidRPr="00A206C0">
        <w:rPr>
          <w:sz w:val="27"/>
          <w:szCs w:val="27"/>
        </w:rPr>
        <w:t xml:space="preserve">1.1. </w:t>
      </w:r>
      <w:r>
        <w:rPr>
          <w:sz w:val="27"/>
          <w:szCs w:val="27"/>
        </w:rPr>
        <w:t>В паспорте Программы позиции, касающиеся объемов и источников финансирования, изложить в следующей редакции:</w:t>
      </w:r>
    </w:p>
    <w:tbl>
      <w:tblPr>
        <w:tblW w:w="9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07"/>
        <w:gridCol w:w="2853"/>
        <w:gridCol w:w="5597"/>
      </w:tblGrid>
      <w:tr w:rsidR="001C716F" w:rsidRPr="00186C12" w:rsidTr="00682B04">
        <w:trPr>
          <w:trHeight w:val="659"/>
        </w:trPr>
        <w:tc>
          <w:tcPr>
            <w:tcW w:w="1207" w:type="dxa"/>
          </w:tcPr>
          <w:p w:rsidR="001C716F" w:rsidRPr="00A665FF" w:rsidRDefault="001C716F" w:rsidP="00682B0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665F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53" w:type="dxa"/>
          </w:tcPr>
          <w:p w:rsidR="001C716F" w:rsidRPr="00A665FF" w:rsidRDefault="001C716F" w:rsidP="00682B0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665FF">
              <w:rPr>
                <w:rFonts w:ascii="Times New Roman" w:hAnsi="Times New Roman" w:cs="Times New Roman"/>
                <w:sz w:val="28"/>
                <w:szCs w:val="28"/>
              </w:rPr>
              <w:t>Объемы финансирования муниципальной программы по годам реализации, рублей.</w:t>
            </w:r>
          </w:p>
        </w:tc>
        <w:tc>
          <w:tcPr>
            <w:tcW w:w="5597" w:type="dxa"/>
          </w:tcPr>
          <w:p w:rsidR="001C716F" w:rsidRPr="00A665FF" w:rsidRDefault="001C716F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Общий объем средств, необходимых для реализации программы на 2015-2020 годы составляет:  2</w:t>
            </w:r>
            <w:r>
              <w:rPr>
                <w:rFonts w:ascii="Times New Roman" w:hAnsi="Times New Roman"/>
                <w:sz w:val="28"/>
                <w:szCs w:val="28"/>
              </w:rPr>
              <w:t>83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950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546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42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 рублей,</w:t>
            </w:r>
          </w:p>
          <w:p w:rsidR="001C716F" w:rsidRPr="00A665FF" w:rsidRDefault="001C716F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в том числе по годам реализации:</w:t>
            </w:r>
          </w:p>
          <w:p w:rsidR="001C716F" w:rsidRPr="00A665FF" w:rsidRDefault="001C716F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2015 год – 60 967 147,37  рублей.</w:t>
            </w:r>
          </w:p>
          <w:p w:rsidR="001C716F" w:rsidRPr="00A665FF" w:rsidRDefault="001C716F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2016 год – 5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551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706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67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  рублей.</w:t>
            </w:r>
          </w:p>
          <w:p w:rsidR="001C716F" w:rsidRPr="00A665FF" w:rsidRDefault="001C716F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 xml:space="preserve">2017 год – </w:t>
            </w: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108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 1</w:t>
            </w:r>
            <w:r>
              <w:rPr>
                <w:rFonts w:ascii="Times New Roman" w:hAnsi="Times New Roman"/>
                <w:sz w:val="28"/>
                <w:szCs w:val="28"/>
              </w:rPr>
              <w:t>28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,38  рублей.</w:t>
            </w:r>
          </w:p>
          <w:p w:rsidR="001C716F" w:rsidRPr="00A665FF" w:rsidRDefault="001C716F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2018 год – 51 179 531,00  рублей.</w:t>
            </w:r>
          </w:p>
          <w:p w:rsidR="001C716F" w:rsidRPr="00A665FF" w:rsidRDefault="001C716F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2019 год – 49 982 493,00  рублей.</w:t>
            </w:r>
          </w:p>
          <w:p w:rsidR="001C716F" w:rsidRPr="00A665FF" w:rsidRDefault="001C716F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2020 год – 40 161 540,00  рублей.</w:t>
            </w:r>
          </w:p>
          <w:p w:rsidR="001C716F" w:rsidRDefault="001C716F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C716F" w:rsidRPr="00A665FF" w:rsidRDefault="001C716F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 xml:space="preserve">В том числе объем средств федерального бюджета: </w:t>
            </w:r>
            <w:r>
              <w:rPr>
                <w:rFonts w:ascii="Times New Roman" w:hAnsi="Times New Roman"/>
                <w:sz w:val="28"/>
                <w:szCs w:val="28"/>
              </w:rPr>
              <w:t>1 934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00,00 рублей, </w:t>
            </w:r>
          </w:p>
          <w:p w:rsidR="001C716F" w:rsidRPr="00A665FF" w:rsidRDefault="001C716F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в том числе по годам реализации:</w:t>
            </w:r>
          </w:p>
          <w:p w:rsidR="001C716F" w:rsidRPr="00A665FF" w:rsidRDefault="001C716F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2015 год –  691 600,00  рублей.</w:t>
            </w:r>
          </w:p>
          <w:p w:rsidR="001C716F" w:rsidRPr="00A665FF" w:rsidRDefault="001C716F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 xml:space="preserve">2016 год –  </w:t>
            </w:r>
            <w:r>
              <w:rPr>
                <w:rFonts w:ascii="Times New Roman" w:hAnsi="Times New Roman"/>
                <w:sz w:val="28"/>
                <w:szCs w:val="28"/>
              </w:rPr>
              <w:t>1 243 300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,00  рублей.</w:t>
            </w:r>
          </w:p>
          <w:p w:rsidR="001C716F" w:rsidRPr="00A665FF" w:rsidRDefault="001C716F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2017 год –  0,00  рублей.</w:t>
            </w:r>
          </w:p>
          <w:p w:rsidR="001C716F" w:rsidRPr="00A665FF" w:rsidRDefault="001C716F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2018 год –  0,00  рублей.</w:t>
            </w:r>
          </w:p>
          <w:p w:rsidR="001C716F" w:rsidRPr="00A665FF" w:rsidRDefault="001C716F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2019 год –  0,00  рублей.</w:t>
            </w:r>
          </w:p>
          <w:p w:rsidR="001C716F" w:rsidRPr="00A665FF" w:rsidRDefault="001C716F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2020 год –  0,00  рублей.</w:t>
            </w:r>
          </w:p>
          <w:p w:rsidR="001C716F" w:rsidRDefault="001C716F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C716F" w:rsidRPr="00A665FF" w:rsidRDefault="001C716F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 xml:space="preserve">В том числе объем средств областного бюджета: 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80,00 рублей,</w:t>
            </w:r>
          </w:p>
          <w:p w:rsidR="001C716F" w:rsidRPr="00A665FF" w:rsidRDefault="001C716F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в том числе по годам реализации:</w:t>
            </w:r>
          </w:p>
          <w:p w:rsidR="001C716F" w:rsidRPr="00A665FF" w:rsidRDefault="001C716F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2015 год –  3 815 580,00 рублей.</w:t>
            </w:r>
          </w:p>
          <w:p w:rsidR="001C716F" w:rsidRPr="00A665FF" w:rsidRDefault="001C716F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 xml:space="preserve">2016 год –  </w:t>
            </w:r>
            <w:r>
              <w:rPr>
                <w:rFonts w:ascii="Times New Roman" w:hAnsi="Times New Roman"/>
                <w:sz w:val="28"/>
                <w:szCs w:val="28"/>
              </w:rPr>
              <w:t>1 307 500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,00  рублей.</w:t>
            </w:r>
          </w:p>
          <w:p w:rsidR="001C716F" w:rsidRPr="00A665FF" w:rsidRDefault="001C716F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2017 год –  0,00  рублей.</w:t>
            </w:r>
          </w:p>
          <w:p w:rsidR="001C716F" w:rsidRPr="00A665FF" w:rsidRDefault="001C716F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2018 год –  0,00  рублей.</w:t>
            </w:r>
          </w:p>
          <w:p w:rsidR="001C716F" w:rsidRPr="00A665FF" w:rsidRDefault="001C716F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2019 год –  0,00  рублей.</w:t>
            </w:r>
          </w:p>
          <w:p w:rsidR="001C716F" w:rsidRPr="00A665FF" w:rsidRDefault="001C716F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2020 год –  0,00  рублей.</w:t>
            </w:r>
          </w:p>
          <w:p w:rsidR="001C716F" w:rsidRPr="00A665FF" w:rsidRDefault="001C716F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C716F" w:rsidRPr="00A665FF" w:rsidRDefault="001C716F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В том числе объ</w:t>
            </w:r>
            <w:r>
              <w:rPr>
                <w:rFonts w:ascii="Times New Roman" w:hAnsi="Times New Roman"/>
                <w:sz w:val="28"/>
                <w:szCs w:val="28"/>
              </w:rPr>
              <w:t>ем средств местного бюджета: 238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782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566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42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 рублей,</w:t>
            </w:r>
          </w:p>
          <w:p w:rsidR="001C716F" w:rsidRPr="00A665FF" w:rsidRDefault="001C716F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в том числе по годам реализации:</w:t>
            </w:r>
          </w:p>
          <w:p w:rsidR="001C716F" w:rsidRPr="00A665FF" w:rsidRDefault="001C716F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2015 год –  51 549 967,37  рублей.</w:t>
            </w:r>
          </w:p>
          <w:p w:rsidR="001C716F" w:rsidRPr="00A665FF" w:rsidRDefault="001C716F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2016 год –  4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00 </w:t>
            </w:r>
            <w:r>
              <w:rPr>
                <w:rFonts w:ascii="Times New Roman" w:hAnsi="Times New Roman"/>
                <w:sz w:val="28"/>
                <w:szCs w:val="28"/>
              </w:rPr>
              <w:t>906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67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  рублей.</w:t>
            </w:r>
          </w:p>
          <w:p w:rsidR="001C716F" w:rsidRPr="00A665FF" w:rsidRDefault="001C716F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 xml:space="preserve">2017 год –  </w:t>
            </w: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108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>
              <w:rPr>
                <w:rFonts w:ascii="Times New Roman" w:hAnsi="Times New Roman"/>
                <w:sz w:val="28"/>
                <w:szCs w:val="28"/>
              </w:rPr>
              <w:t>28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,38  рублей.</w:t>
            </w:r>
          </w:p>
          <w:p w:rsidR="001C716F" w:rsidRPr="00A665FF" w:rsidRDefault="001C716F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2018 год –  42 179 531,00  рублей.</w:t>
            </w:r>
          </w:p>
          <w:p w:rsidR="001C716F" w:rsidRPr="00A665FF" w:rsidRDefault="001C716F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2019 год –  40 982 493,00  рублей.</w:t>
            </w:r>
          </w:p>
          <w:p w:rsidR="001C716F" w:rsidRPr="00A665FF" w:rsidRDefault="001C716F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2020 год –  31 161 540,00  рублей.</w:t>
            </w:r>
          </w:p>
          <w:p w:rsidR="001C716F" w:rsidRPr="00A665FF" w:rsidRDefault="001C716F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C716F" w:rsidRPr="00A665FF" w:rsidRDefault="001C716F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В том числе объем средств внебюджетных источников: 38 110 000,00 рублей,</w:t>
            </w:r>
          </w:p>
          <w:p w:rsidR="001C716F" w:rsidRPr="00A665FF" w:rsidRDefault="001C716F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в том числе по годам реализации:</w:t>
            </w:r>
          </w:p>
          <w:p w:rsidR="001C716F" w:rsidRPr="00A665FF" w:rsidRDefault="001C716F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2015 год –  4 910 000,00  рублей.</w:t>
            </w:r>
          </w:p>
          <w:p w:rsidR="001C716F" w:rsidRPr="00A665FF" w:rsidRDefault="001C716F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2016 год –  6 200 000,00  рублей.</w:t>
            </w:r>
          </w:p>
          <w:p w:rsidR="001C716F" w:rsidRPr="00A665FF" w:rsidRDefault="001C716F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2017 год –  0,00  рублей.</w:t>
            </w:r>
          </w:p>
          <w:p w:rsidR="001C716F" w:rsidRPr="00A665FF" w:rsidRDefault="001C716F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2018 год –  9 000 000,00  рублей.</w:t>
            </w:r>
          </w:p>
          <w:p w:rsidR="001C716F" w:rsidRPr="00A665FF" w:rsidRDefault="001C716F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2019 год –  9 000 000,00  рублей.</w:t>
            </w:r>
          </w:p>
          <w:p w:rsidR="001C716F" w:rsidRPr="00A665FF" w:rsidRDefault="001C716F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2020 год –  9 000 000,00  рублей</w:t>
            </w:r>
          </w:p>
        </w:tc>
      </w:tr>
    </w:tbl>
    <w:p w:rsidR="001C716F" w:rsidRPr="00A206C0" w:rsidRDefault="001C716F" w:rsidP="00896F3E">
      <w:pPr>
        <w:pStyle w:val="BodyText"/>
        <w:spacing w:before="20" w:after="20"/>
        <w:ind w:firstLine="709"/>
        <w:rPr>
          <w:sz w:val="27"/>
          <w:szCs w:val="27"/>
        </w:rPr>
      </w:pPr>
    </w:p>
    <w:p w:rsidR="001C716F" w:rsidRDefault="001C716F" w:rsidP="00165DBE">
      <w:pPr>
        <w:pStyle w:val="BodyText"/>
        <w:spacing w:before="20" w:after="20"/>
        <w:ind w:firstLine="709"/>
        <w:rPr>
          <w:sz w:val="27"/>
          <w:szCs w:val="27"/>
        </w:rPr>
      </w:pPr>
      <w:r w:rsidRPr="00A206C0">
        <w:rPr>
          <w:sz w:val="27"/>
          <w:szCs w:val="27"/>
        </w:rPr>
        <w:t xml:space="preserve">1.2.  </w:t>
      </w:r>
      <w:r w:rsidRPr="00FB66B2">
        <w:rPr>
          <w:sz w:val="27"/>
          <w:szCs w:val="27"/>
        </w:rPr>
        <w:t>Приложение № 1 к муниципальной программе Кушвинского городского округа «Повышение эффективности управления муниципальной собственност</w:t>
      </w:r>
      <w:r>
        <w:rPr>
          <w:sz w:val="27"/>
          <w:szCs w:val="27"/>
        </w:rPr>
        <w:t>ью</w:t>
      </w:r>
      <w:r w:rsidRPr="00FB66B2">
        <w:rPr>
          <w:sz w:val="27"/>
          <w:szCs w:val="27"/>
        </w:rPr>
        <w:t xml:space="preserve"> Кушвинского городского округа до 2020 года»  изложить в новой </w:t>
      </w:r>
      <w:r>
        <w:rPr>
          <w:sz w:val="27"/>
          <w:szCs w:val="27"/>
        </w:rPr>
        <w:t xml:space="preserve"> редакции </w:t>
      </w:r>
      <w:r w:rsidRPr="00FB66B2">
        <w:rPr>
          <w:sz w:val="27"/>
          <w:szCs w:val="27"/>
        </w:rPr>
        <w:t xml:space="preserve">(приложение № </w:t>
      </w:r>
      <w:r>
        <w:rPr>
          <w:sz w:val="27"/>
          <w:szCs w:val="27"/>
        </w:rPr>
        <w:t>1</w:t>
      </w:r>
      <w:r w:rsidRPr="00FB66B2">
        <w:rPr>
          <w:sz w:val="27"/>
          <w:szCs w:val="27"/>
        </w:rPr>
        <w:t>).</w:t>
      </w:r>
    </w:p>
    <w:p w:rsidR="001C716F" w:rsidRPr="00165DBE" w:rsidRDefault="001C716F" w:rsidP="00165DBE">
      <w:pPr>
        <w:pStyle w:val="BodyText"/>
        <w:spacing w:before="20" w:after="20"/>
        <w:ind w:firstLine="709"/>
        <w:rPr>
          <w:sz w:val="27"/>
          <w:szCs w:val="27"/>
        </w:rPr>
      </w:pPr>
      <w:r>
        <w:rPr>
          <w:sz w:val="27"/>
          <w:szCs w:val="27"/>
        </w:rPr>
        <w:t>1</w:t>
      </w:r>
      <w:r w:rsidRPr="00A206C0">
        <w:rPr>
          <w:sz w:val="27"/>
          <w:szCs w:val="27"/>
        </w:rPr>
        <w:t>.</w:t>
      </w:r>
      <w:r>
        <w:rPr>
          <w:sz w:val="27"/>
          <w:szCs w:val="27"/>
        </w:rPr>
        <w:t>3.</w:t>
      </w:r>
      <w:r w:rsidRPr="00165DBE">
        <w:rPr>
          <w:sz w:val="27"/>
          <w:szCs w:val="27"/>
        </w:rPr>
        <w:t xml:space="preserve"> </w:t>
      </w:r>
      <w:r w:rsidRPr="00FB66B2">
        <w:rPr>
          <w:sz w:val="27"/>
          <w:szCs w:val="27"/>
        </w:rPr>
        <w:t xml:space="preserve">Приложение № </w:t>
      </w:r>
      <w:r>
        <w:rPr>
          <w:sz w:val="27"/>
          <w:szCs w:val="27"/>
        </w:rPr>
        <w:t>2</w:t>
      </w:r>
      <w:r w:rsidRPr="00FB66B2">
        <w:rPr>
          <w:sz w:val="27"/>
          <w:szCs w:val="27"/>
        </w:rPr>
        <w:t xml:space="preserve"> к муниципальной программе Кушвинского городского округа «Повышение эффективности управления муниципальной собственност</w:t>
      </w:r>
      <w:r>
        <w:rPr>
          <w:sz w:val="27"/>
          <w:szCs w:val="27"/>
        </w:rPr>
        <w:t>ью</w:t>
      </w:r>
      <w:r w:rsidRPr="00FB66B2">
        <w:rPr>
          <w:sz w:val="27"/>
          <w:szCs w:val="27"/>
        </w:rPr>
        <w:t xml:space="preserve"> Кушвинского городского округа до 2020 года»  изложить в новой </w:t>
      </w:r>
      <w:r>
        <w:rPr>
          <w:sz w:val="27"/>
          <w:szCs w:val="27"/>
        </w:rPr>
        <w:t xml:space="preserve"> редакции </w:t>
      </w:r>
      <w:r w:rsidRPr="00FB66B2">
        <w:rPr>
          <w:sz w:val="27"/>
          <w:szCs w:val="27"/>
        </w:rPr>
        <w:t xml:space="preserve">(приложение № </w:t>
      </w:r>
      <w:r>
        <w:rPr>
          <w:sz w:val="27"/>
          <w:szCs w:val="27"/>
        </w:rPr>
        <w:t>2</w:t>
      </w:r>
      <w:r w:rsidRPr="00FB66B2">
        <w:rPr>
          <w:sz w:val="27"/>
          <w:szCs w:val="27"/>
        </w:rPr>
        <w:t>).</w:t>
      </w:r>
    </w:p>
    <w:p w:rsidR="001C716F" w:rsidRPr="00A206C0" w:rsidRDefault="001C716F" w:rsidP="00896F3E">
      <w:pPr>
        <w:pStyle w:val="BodyText"/>
        <w:spacing w:before="20" w:after="20"/>
        <w:ind w:firstLine="709"/>
        <w:rPr>
          <w:sz w:val="27"/>
          <w:szCs w:val="27"/>
        </w:rPr>
      </w:pPr>
      <w:r w:rsidRPr="00A206C0">
        <w:rPr>
          <w:sz w:val="27"/>
          <w:szCs w:val="27"/>
        </w:rPr>
        <w:t>2. Настоящее постановление вступает в силу с момента официального опубликования.</w:t>
      </w:r>
    </w:p>
    <w:p w:rsidR="001C716F" w:rsidRPr="00A206C0" w:rsidRDefault="001C716F" w:rsidP="00896F3E">
      <w:pPr>
        <w:pStyle w:val="BodyText"/>
        <w:spacing w:before="20" w:after="20"/>
        <w:ind w:firstLine="709"/>
        <w:rPr>
          <w:sz w:val="27"/>
          <w:szCs w:val="27"/>
        </w:rPr>
      </w:pPr>
      <w:r w:rsidRPr="00A206C0">
        <w:rPr>
          <w:sz w:val="27"/>
          <w:szCs w:val="27"/>
        </w:rPr>
        <w:t>3. Опубликовать настоящее постановление в газете «Муниципальный вестник», разместить на официальном сайте Кушвинского городского округа в сети Интернет (</w:t>
      </w:r>
      <w:hyperlink r:id="rId8" w:history="1">
        <w:r w:rsidRPr="00A206C0">
          <w:rPr>
            <w:rStyle w:val="Hyperlink"/>
            <w:sz w:val="27"/>
            <w:szCs w:val="27"/>
            <w:lang w:val="en-US"/>
          </w:rPr>
          <w:t>http</w:t>
        </w:r>
        <w:r w:rsidRPr="00A206C0">
          <w:rPr>
            <w:rStyle w:val="Hyperlink"/>
            <w:sz w:val="27"/>
            <w:szCs w:val="27"/>
          </w:rPr>
          <w:t>://</w:t>
        </w:r>
        <w:r w:rsidRPr="00A206C0">
          <w:rPr>
            <w:rStyle w:val="Hyperlink"/>
            <w:sz w:val="27"/>
            <w:szCs w:val="27"/>
            <w:lang w:val="en-US"/>
          </w:rPr>
          <w:t>kushva</w:t>
        </w:r>
        <w:r w:rsidRPr="00A206C0">
          <w:rPr>
            <w:rStyle w:val="Hyperlink"/>
            <w:sz w:val="27"/>
            <w:szCs w:val="27"/>
          </w:rPr>
          <w:t>.</w:t>
        </w:r>
        <w:r w:rsidRPr="00A206C0">
          <w:rPr>
            <w:rStyle w:val="Hyperlink"/>
            <w:sz w:val="27"/>
            <w:szCs w:val="27"/>
            <w:lang w:val="en-US"/>
          </w:rPr>
          <w:t>midural</w:t>
        </w:r>
        <w:r w:rsidRPr="00A206C0">
          <w:rPr>
            <w:rStyle w:val="Hyperlink"/>
            <w:sz w:val="27"/>
            <w:szCs w:val="27"/>
          </w:rPr>
          <w:t>.</w:t>
        </w:r>
        <w:r w:rsidRPr="00A206C0">
          <w:rPr>
            <w:rStyle w:val="Hyperlink"/>
            <w:sz w:val="27"/>
            <w:szCs w:val="27"/>
            <w:lang w:val="en-US"/>
          </w:rPr>
          <w:t>ru</w:t>
        </w:r>
      </w:hyperlink>
      <w:r w:rsidRPr="00A206C0">
        <w:rPr>
          <w:sz w:val="27"/>
          <w:szCs w:val="27"/>
        </w:rPr>
        <w:t xml:space="preserve">). </w:t>
      </w:r>
    </w:p>
    <w:p w:rsidR="001C716F" w:rsidRPr="00A206C0" w:rsidRDefault="001C716F" w:rsidP="00896F3E">
      <w:pPr>
        <w:pStyle w:val="BodyText"/>
        <w:spacing w:before="20" w:after="20"/>
        <w:ind w:firstLine="709"/>
        <w:rPr>
          <w:sz w:val="27"/>
          <w:szCs w:val="27"/>
        </w:rPr>
      </w:pPr>
      <w:r w:rsidRPr="00A206C0">
        <w:rPr>
          <w:sz w:val="27"/>
          <w:szCs w:val="27"/>
        </w:rPr>
        <w:t>4. Контроль над исполнением настоящего постановления возложить на заместителя председателя Комитета по управлению муниципальным имуществом Кушвинского городского округа Куценко Е.Г.</w:t>
      </w:r>
    </w:p>
    <w:p w:rsidR="001C716F" w:rsidRDefault="001C716F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</w:p>
    <w:p w:rsidR="001C716F" w:rsidRDefault="001C716F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</w:p>
    <w:p w:rsidR="001C716F" w:rsidRDefault="001C716F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</w:p>
    <w:p w:rsidR="001C716F" w:rsidRDefault="001C716F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</w:p>
    <w:p w:rsidR="001C716F" w:rsidRDefault="001C716F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</w:p>
    <w:p w:rsidR="001C716F" w:rsidRDefault="001C716F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</w:t>
      </w:r>
      <w:r w:rsidRPr="00BA56B2">
        <w:rPr>
          <w:b w:val="0"/>
          <w:sz w:val="28"/>
          <w:szCs w:val="28"/>
        </w:rPr>
        <w:t xml:space="preserve">лава администрации </w:t>
      </w:r>
    </w:p>
    <w:p w:rsidR="001C716F" w:rsidRDefault="001C716F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Кушвинского </w:t>
      </w:r>
      <w:r w:rsidRPr="00BA56B2">
        <w:rPr>
          <w:b w:val="0"/>
          <w:sz w:val="28"/>
          <w:szCs w:val="28"/>
        </w:rPr>
        <w:t>городского округа</w:t>
      </w:r>
      <w:r>
        <w:rPr>
          <w:b w:val="0"/>
          <w:sz w:val="28"/>
          <w:szCs w:val="28"/>
        </w:rPr>
        <w:t xml:space="preserve">                                                    </w:t>
      </w:r>
      <w:r w:rsidRPr="00BA56B2">
        <w:rPr>
          <w:b w:val="0"/>
          <w:sz w:val="28"/>
          <w:szCs w:val="28"/>
        </w:rPr>
        <w:t>М.В.Слепухин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 w:rsidRPr="00BA56B2">
        <w:rPr>
          <w:b w:val="0"/>
          <w:sz w:val="28"/>
          <w:szCs w:val="28"/>
        </w:rPr>
        <w:t xml:space="preserve"> </w:t>
      </w:r>
    </w:p>
    <w:sectPr w:rsidR="001C716F" w:rsidSect="00CB48F0">
      <w:headerReference w:type="even" r:id="rId9"/>
      <w:footerReference w:type="even" r:id="rId10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716F" w:rsidRDefault="001C716F" w:rsidP="00195C04">
      <w:pPr>
        <w:spacing w:after="0" w:line="240" w:lineRule="auto"/>
      </w:pPr>
      <w:r>
        <w:separator/>
      </w:r>
    </w:p>
  </w:endnote>
  <w:endnote w:type="continuationSeparator" w:id="1">
    <w:p w:rsidR="001C716F" w:rsidRDefault="001C716F" w:rsidP="00195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16F" w:rsidRDefault="001C716F" w:rsidP="00FA7B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C716F" w:rsidRDefault="001C716F" w:rsidP="00FA7BE7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716F" w:rsidRDefault="001C716F" w:rsidP="00195C04">
      <w:pPr>
        <w:spacing w:after="0" w:line="240" w:lineRule="auto"/>
      </w:pPr>
      <w:r>
        <w:separator/>
      </w:r>
    </w:p>
  </w:footnote>
  <w:footnote w:type="continuationSeparator" w:id="1">
    <w:p w:rsidR="001C716F" w:rsidRDefault="001C716F" w:rsidP="00195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16F" w:rsidRDefault="001C716F" w:rsidP="00FA7BE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C716F" w:rsidRDefault="001C716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54711"/>
    <w:multiLevelType w:val="hybridMultilevel"/>
    <w:tmpl w:val="CCDE159E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0F061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353046C"/>
    <w:multiLevelType w:val="hybridMultilevel"/>
    <w:tmpl w:val="AD9A63B0"/>
    <w:lvl w:ilvl="0" w:tplc="5120C946">
      <w:start w:val="1"/>
      <w:numFmt w:val="decimal"/>
      <w:pStyle w:val="1"/>
      <w:lvlText w:val="1.%1"/>
      <w:lvlJc w:val="left"/>
      <w:pPr>
        <w:ind w:left="7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856459D"/>
    <w:multiLevelType w:val="hybridMultilevel"/>
    <w:tmpl w:val="BA56EDC4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1934CB"/>
    <w:multiLevelType w:val="hybridMultilevel"/>
    <w:tmpl w:val="F4D4346A"/>
    <w:lvl w:ilvl="0" w:tplc="5308C59E">
      <w:start w:val="7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BFB1B37"/>
    <w:multiLevelType w:val="hybridMultilevel"/>
    <w:tmpl w:val="D4E4C87E"/>
    <w:lvl w:ilvl="0" w:tplc="CAEA2C7A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6">
    <w:nsid w:val="1FCD3358"/>
    <w:multiLevelType w:val="hybridMultilevel"/>
    <w:tmpl w:val="2E3ADA5C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0756646"/>
    <w:multiLevelType w:val="hybridMultilevel"/>
    <w:tmpl w:val="BC5A8206"/>
    <w:lvl w:ilvl="0" w:tplc="CAEA2C7A">
      <w:start w:val="1"/>
      <w:numFmt w:val="bullet"/>
      <w:lvlText w:val=""/>
      <w:lvlJc w:val="left"/>
      <w:pPr>
        <w:ind w:left="1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037968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EBD22F3"/>
    <w:multiLevelType w:val="hybridMultilevel"/>
    <w:tmpl w:val="CFDEFB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13710AF"/>
    <w:multiLevelType w:val="hybridMultilevel"/>
    <w:tmpl w:val="5E0C82E6"/>
    <w:lvl w:ilvl="0" w:tplc="CAEA2C7A">
      <w:start w:val="1"/>
      <w:numFmt w:val="bullet"/>
      <w:lvlText w:val=""/>
      <w:lvlJc w:val="left"/>
      <w:pPr>
        <w:ind w:left="7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1">
    <w:nsid w:val="42950DCD"/>
    <w:multiLevelType w:val="hybridMultilevel"/>
    <w:tmpl w:val="232EFC4A"/>
    <w:lvl w:ilvl="0" w:tplc="CAEA2C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FE5267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78F7977"/>
    <w:multiLevelType w:val="hybridMultilevel"/>
    <w:tmpl w:val="ADE0E65E"/>
    <w:lvl w:ilvl="0" w:tplc="2B7CAA2A">
      <w:start w:val="8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69C5CD6"/>
    <w:multiLevelType w:val="hybridMultilevel"/>
    <w:tmpl w:val="80B2C19A"/>
    <w:lvl w:ilvl="0" w:tplc="FA58CBCA">
      <w:start w:val="12"/>
      <w:numFmt w:val="decimal"/>
      <w:lvlText w:val="%1)"/>
      <w:lvlJc w:val="right"/>
      <w:pPr>
        <w:tabs>
          <w:tab w:val="num" w:pos="597"/>
        </w:tabs>
        <w:ind w:left="739" w:hanging="141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E646E9E"/>
    <w:multiLevelType w:val="hybridMultilevel"/>
    <w:tmpl w:val="A352F126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F627D4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48C1AF1"/>
    <w:multiLevelType w:val="hybridMultilevel"/>
    <w:tmpl w:val="74AAF74A"/>
    <w:lvl w:ilvl="0" w:tplc="CAEA2C7A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1355A1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EEE6CD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0954940"/>
    <w:multiLevelType w:val="hybridMultilevel"/>
    <w:tmpl w:val="2BACAE1A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6211D2"/>
    <w:multiLevelType w:val="hybridMultilevel"/>
    <w:tmpl w:val="A7109548"/>
    <w:lvl w:ilvl="0" w:tplc="693C9A6C">
      <w:start w:val="6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FCA4C7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10"/>
  </w:num>
  <w:num w:numId="3">
    <w:abstractNumId w:val="17"/>
  </w:num>
  <w:num w:numId="4">
    <w:abstractNumId w:val="3"/>
  </w:num>
  <w:num w:numId="5">
    <w:abstractNumId w:val="0"/>
  </w:num>
  <w:num w:numId="6">
    <w:abstractNumId w:val="19"/>
  </w:num>
  <w:num w:numId="7">
    <w:abstractNumId w:val="16"/>
  </w:num>
  <w:num w:numId="8">
    <w:abstractNumId w:val="18"/>
  </w:num>
  <w:num w:numId="9">
    <w:abstractNumId w:val="6"/>
  </w:num>
  <w:num w:numId="10">
    <w:abstractNumId w:val="20"/>
  </w:num>
  <w:num w:numId="11">
    <w:abstractNumId w:val="13"/>
  </w:num>
  <w:num w:numId="12">
    <w:abstractNumId w:val="7"/>
  </w:num>
  <w:num w:numId="13">
    <w:abstractNumId w:val="15"/>
  </w:num>
  <w:num w:numId="14">
    <w:abstractNumId w:val="11"/>
  </w:num>
  <w:num w:numId="15">
    <w:abstractNumId w:val="5"/>
  </w:num>
  <w:num w:numId="16">
    <w:abstractNumId w:val="21"/>
  </w:num>
  <w:num w:numId="17">
    <w:abstractNumId w:val="14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2"/>
  </w:num>
  <w:num w:numId="20">
    <w:abstractNumId w:val="12"/>
  </w:num>
  <w:num w:numId="21">
    <w:abstractNumId w:val="22"/>
  </w:num>
  <w:num w:numId="22">
    <w:abstractNumId w:val="4"/>
  </w:num>
  <w:num w:numId="2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3CB2"/>
    <w:rsid w:val="00005278"/>
    <w:rsid w:val="00007FAC"/>
    <w:rsid w:val="00015B8D"/>
    <w:rsid w:val="000253CA"/>
    <w:rsid w:val="00032ABE"/>
    <w:rsid w:val="000363D8"/>
    <w:rsid w:val="00047083"/>
    <w:rsid w:val="00067D6E"/>
    <w:rsid w:val="00080874"/>
    <w:rsid w:val="0008357A"/>
    <w:rsid w:val="00093CB2"/>
    <w:rsid w:val="000B210F"/>
    <w:rsid w:val="000B322A"/>
    <w:rsid w:val="000D137D"/>
    <w:rsid w:val="000D2529"/>
    <w:rsid w:val="000D6F66"/>
    <w:rsid w:val="001053B6"/>
    <w:rsid w:val="001448F6"/>
    <w:rsid w:val="00165DBE"/>
    <w:rsid w:val="00186C12"/>
    <w:rsid w:val="00195C04"/>
    <w:rsid w:val="001B2282"/>
    <w:rsid w:val="001B78B2"/>
    <w:rsid w:val="001C716F"/>
    <w:rsid w:val="001D078A"/>
    <w:rsid w:val="001D4204"/>
    <w:rsid w:val="001D4F05"/>
    <w:rsid w:val="00207D5D"/>
    <w:rsid w:val="00211C8F"/>
    <w:rsid w:val="00212BBF"/>
    <w:rsid w:val="0021577D"/>
    <w:rsid w:val="00215935"/>
    <w:rsid w:val="00217CD7"/>
    <w:rsid w:val="002254B1"/>
    <w:rsid w:val="00227783"/>
    <w:rsid w:val="00231FE6"/>
    <w:rsid w:val="00246F04"/>
    <w:rsid w:val="00270EDA"/>
    <w:rsid w:val="00282574"/>
    <w:rsid w:val="0029471E"/>
    <w:rsid w:val="002A577C"/>
    <w:rsid w:val="002A62CD"/>
    <w:rsid w:val="002D6DE6"/>
    <w:rsid w:val="002E7C87"/>
    <w:rsid w:val="0030073F"/>
    <w:rsid w:val="00316728"/>
    <w:rsid w:val="00334D43"/>
    <w:rsid w:val="0035757F"/>
    <w:rsid w:val="00361169"/>
    <w:rsid w:val="00370536"/>
    <w:rsid w:val="003934AA"/>
    <w:rsid w:val="003E579F"/>
    <w:rsid w:val="003F5C99"/>
    <w:rsid w:val="00444A05"/>
    <w:rsid w:val="004866A1"/>
    <w:rsid w:val="004C20BC"/>
    <w:rsid w:val="004F2DAE"/>
    <w:rsid w:val="004F532F"/>
    <w:rsid w:val="004F5B8F"/>
    <w:rsid w:val="00525154"/>
    <w:rsid w:val="00547EE4"/>
    <w:rsid w:val="00553596"/>
    <w:rsid w:val="0055399D"/>
    <w:rsid w:val="00585A94"/>
    <w:rsid w:val="00593BA1"/>
    <w:rsid w:val="0059475C"/>
    <w:rsid w:val="005970FF"/>
    <w:rsid w:val="005A24BA"/>
    <w:rsid w:val="005A72B5"/>
    <w:rsid w:val="005B15A6"/>
    <w:rsid w:val="005C688F"/>
    <w:rsid w:val="005D4FED"/>
    <w:rsid w:val="005E001E"/>
    <w:rsid w:val="005E7D8A"/>
    <w:rsid w:val="005F3849"/>
    <w:rsid w:val="00613845"/>
    <w:rsid w:val="00653045"/>
    <w:rsid w:val="00653FEE"/>
    <w:rsid w:val="0065785C"/>
    <w:rsid w:val="0066432B"/>
    <w:rsid w:val="00682B04"/>
    <w:rsid w:val="006A1AF6"/>
    <w:rsid w:val="006E71CF"/>
    <w:rsid w:val="006F56CB"/>
    <w:rsid w:val="006F6D37"/>
    <w:rsid w:val="007335F9"/>
    <w:rsid w:val="00742A80"/>
    <w:rsid w:val="00783B59"/>
    <w:rsid w:val="00796315"/>
    <w:rsid w:val="007B4520"/>
    <w:rsid w:val="007D12CF"/>
    <w:rsid w:val="007E6863"/>
    <w:rsid w:val="007E7AD7"/>
    <w:rsid w:val="007F29C3"/>
    <w:rsid w:val="00815135"/>
    <w:rsid w:val="00815607"/>
    <w:rsid w:val="00832589"/>
    <w:rsid w:val="00837CC0"/>
    <w:rsid w:val="00864E87"/>
    <w:rsid w:val="00873FC8"/>
    <w:rsid w:val="00882853"/>
    <w:rsid w:val="00887F39"/>
    <w:rsid w:val="00892480"/>
    <w:rsid w:val="00896F3E"/>
    <w:rsid w:val="008B21E6"/>
    <w:rsid w:val="008B247B"/>
    <w:rsid w:val="008B5C60"/>
    <w:rsid w:val="008C111A"/>
    <w:rsid w:val="008C1E15"/>
    <w:rsid w:val="008E7FC9"/>
    <w:rsid w:val="009015E1"/>
    <w:rsid w:val="00914F00"/>
    <w:rsid w:val="0092098B"/>
    <w:rsid w:val="0092633B"/>
    <w:rsid w:val="00931403"/>
    <w:rsid w:val="00941026"/>
    <w:rsid w:val="0094188D"/>
    <w:rsid w:val="00952CE6"/>
    <w:rsid w:val="00987643"/>
    <w:rsid w:val="00987AD9"/>
    <w:rsid w:val="00996CF1"/>
    <w:rsid w:val="009A09A7"/>
    <w:rsid w:val="009A33C7"/>
    <w:rsid w:val="009B2EFD"/>
    <w:rsid w:val="009D292A"/>
    <w:rsid w:val="00A008E8"/>
    <w:rsid w:val="00A04098"/>
    <w:rsid w:val="00A07C89"/>
    <w:rsid w:val="00A10D71"/>
    <w:rsid w:val="00A147EF"/>
    <w:rsid w:val="00A206C0"/>
    <w:rsid w:val="00A21248"/>
    <w:rsid w:val="00A33BD6"/>
    <w:rsid w:val="00A377F2"/>
    <w:rsid w:val="00A3787A"/>
    <w:rsid w:val="00A41B20"/>
    <w:rsid w:val="00A45BA3"/>
    <w:rsid w:val="00A55AA3"/>
    <w:rsid w:val="00A665FF"/>
    <w:rsid w:val="00A77E96"/>
    <w:rsid w:val="00A942D2"/>
    <w:rsid w:val="00A96D48"/>
    <w:rsid w:val="00AC1758"/>
    <w:rsid w:val="00B14CD1"/>
    <w:rsid w:val="00B4117D"/>
    <w:rsid w:val="00B421C9"/>
    <w:rsid w:val="00B6090D"/>
    <w:rsid w:val="00B665C8"/>
    <w:rsid w:val="00B72C17"/>
    <w:rsid w:val="00BA56B2"/>
    <w:rsid w:val="00BB6BEC"/>
    <w:rsid w:val="00C028D6"/>
    <w:rsid w:val="00C1275A"/>
    <w:rsid w:val="00C328F8"/>
    <w:rsid w:val="00C33E92"/>
    <w:rsid w:val="00C537A8"/>
    <w:rsid w:val="00C539AC"/>
    <w:rsid w:val="00C57C3A"/>
    <w:rsid w:val="00C60261"/>
    <w:rsid w:val="00C813AF"/>
    <w:rsid w:val="00C92EE7"/>
    <w:rsid w:val="00C95641"/>
    <w:rsid w:val="00CA1363"/>
    <w:rsid w:val="00CB11C8"/>
    <w:rsid w:val="00CB48F0"/>
    <w:rsid w:val="00CC005E"/>
    <w:rsid w:val="00CC7EC8"/>
    <w:rsid w:val="00D15E83"/>
    <w:rsid w:val="00D25E0A"/>
    <w:rsid w:val="00D31C0A"/>
    <w:rsid w:val="00D36255"/>
    <w:rsid w:val="00D41B7B"/>
    <w:rsid w:val="00D45DD5"/>
    <w:rsid w:val="00D47344"/>
    <w:rsid w:val="00D742BA"/>
    <w:rsid w:val="00D85D4D"/>
    <w:rsid w:val="00DA03EE"/>
    <w:rsid w:val="00DA6AB6"/>
    <w:rsid w:val="00DD1A43"/>
    <w:rsid w:val="00DF2C84"/>
    <w:rsid w:val="00E0172D"/>
    <w:rsid w:val="00E050D2"/>
    <w:rsid w:val="00E108E0"/>
    <w:rsid w:val="00E13D9B"/>
    <w:rsid w:val="00E169DA"/>
    <w:rsid w:val="00E22636"/>
    <w:rsid w:val="00E4079A"/>
    <w:rsid w:val="00E51D42"/>
    <w:rsid w:val="00E803FA"/>
    <w:rsid w:val="00E845AD"/>
    <w:rsid w:val="00E90AF7"/>
    <w:rsid w:val="00E954A4"/>
    <w:rsid w:val="00EA2FDB"/>
    <w:rsid w:val="00ED129B"/>
    <w:rsid w:val="00ED4317"/>
    <w:rsid w:val="00EE198E"/>
    <w:rsid w:val="00F03436"/>
    <w:rsid w:val="00F10F4B"/>
    <w:rsid w:val="00F12753"/>
    <w:rsid w:val="00FA25CF"/>
    <w:rsid w:val="00FA7BE7"/>
    <w:rsid w:val="00FB66B2"/>
    <w:rsid w:val="00FC5A16"/>
    <w:rsid w:val="00FE1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28F8"/>
    <w:pPr>
      <w:spacing w:after="200" w:line="276" w:lineRule="auto"/>
    </w:pPr>
  </w:style>
  <w:style w:type="paragraph" w:styleId="Heading2">
    <w:name w:val="heading 2"/>
    <w:basedOn w:val="Normal"/>
    <w:next w:val="Normal"/>
    <w:link w:val="Heading2Char"/>
    <w:uiPriority w:val="99"/>
    <w:qFormat/>
    <w:rsid w:val="00BA56B2"/>
    <w:pPr>
      <w:keepNext/>
      <w:spacing w:after="0" w:line="240" w:lineRule="auto"/>
      <w:ind w:firstLine="540"/>
      <w:outlineLvl w:val="1"/>
    </w:pPr>
    <w:rPr>
      <w:rFonts w:ascii="Times New Roman" w:eastAsia="Times New Roman" w:hAnsi="Times New Roman"/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BA56B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328F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b/>
      <w:bCs/>
      <w:sz w:val="24"/>
      <w:szCs w:val="24"/>
    </w:rPr>
  </w:style>
  <w:style w:type="paragraph" w:customStyle="1" w:styleId="ConsPlusCell">
    <w:name w:val="ConsPlusCell"/>
    <w:uiPriority w:val="99"/>
    <w:rsid w:val="00C328F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10">
    <w:name w:val="Абзац списка1"/>
    <w:basedOn w:val="Normal"/>
    <w:uiPriority w:val="99"/>
    <w:rsid w:val="00C328F8"/>
    <w:pPr>
      <w:ind w:left="720"/>
      <w:contextualSpacing/>
    </w:pPr>
  </w:style>
  <w:style w:type="paragraph" w:customStyle="1" w:styleId="ConsPlusNormal">
    <w:name w:val="ConsPlusNormal"/>
    <w:uiPriority w:val="99"/>
    <w:rsid w:val="00C328F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11">
    <w:name w:val="Без интервала1"/>
    <w:uiPriority w:val="99"/>
    <w:rsid w:val="00C328F8"/>
  </w:style>
  <w:style w:type="paragraph" w:styleId="BalloonText">
    <w:name w:val="Balloon Text"/>
    <w:basedOn w:val="Normal"/>
    <w:link w:val="BalloonTextChar"/>
    <w:uiPriority w:val="99"/>
    <w:semiHidden/>
    <w:rsid w:val="00C32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328F8"/>
    <w:rPr>
      <w:rFonts w:ascii="Tahoma" w:hAnsi="Tahoma" w:cs="Tahoma"/>
      <w:sz w:val="16"/>
      <w:szCs w:val="16"/>
      <w:lang w:eastAsia="ru-RU"/>
    </w:rPr>
  </w:style>
  <w:style w:type="paragraph" w:styleId="Footer">
    <w:name w:val="footer"/>
    <w:basedOn w:val="Normal"/>
    <w:link w:val="FooterChar"/>
    <w:uiPriority w:val="99"/>
    <w:rsid w:val="00C328F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328F8"/>
    <w:rPr>
      <w:rFonts w:ascii="Calibri" w:hAnsi="Calibri" w:cs="Times New Roman"/>
      <w:lang w:eastAsia="ru-RU"/>
    </w:rPr>
  </w:style>
  <w:style w:type="character" w:styleId="PageNumber">
    <w:name w:val="page number"/>
    <w:basedOn w:val="DefaultParagraphFont"/>
    <w:uiPriority w:val="99"/>
    <w:rsid w:val="00C328F8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328F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328F8"/>
    <w:rPr>
      <w:rFonts w:ascii="Calibri" w:hAnsi="Calibri" w:cs="Times New Roman"/>
      <w:lang w:eastAsia="ru-RU"/>
    </w:rPr>
  </w:style>
  <w:style w:type="table" w:styleId="TableGrid">
    <w:name w:val="Table Grid"/>
    <w:basedOn w:val="TableNormal"/>
    <w:uiPriority w:val="99"/>
    <w:rsid w:val="00C328F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C328F8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328F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">
    <w:name w:val="Гипертекстовая ссылка"/>
    <w:uiPriority w:val="99"/>
    <w:rsid w:val="00C328F8"/>
    <w:rPr>
      <w:rFonts w:ascii="Times New Roman" w:hAnsi="Times New Roman"/>
      <w:color w:val="008000"/>
    </w:rPr>
  </w:style>
  <w:style w:type="paragraph" w:customStyle="1" w:styleId="12">
    <w:name w:val="Знак Знак Знак Знак Знак Знак Знак Знак Знак Знак Знак Знак Знак Знак Знак Знак Знак Знак Знак Знак Знак1 Знак"/>
    <w:basedOn w:val="Normal"/>
    <w:uiPriority w:val="99"/>
    <w:rsid w:val="00C328F8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"/>
    <w:uiPriority w:val="99"/>
    <w:semiHidden/>
    <w:rsid w:val="00C328F8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328F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3">
    <w:name w:val="1"/>
    <w:basedOn w:val="Normal"/>
    <w:uiPriority w:val="99"/>
    <w:rsid w:val="00C328F8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a0">
    <w:name w:val="Знак"/>
    <w:basedOn w:val="Normal"/>
    <w:autoRedefine/>
    <w:uiPriority w:val="99"/>
    <w:rsid w:val="00C328F8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C328F8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C328F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nformat">
    <w:name w:val="ConsPlusNonformat Знак"/>
    <w:link w:val="ConsPlusNonformat0"/>
    <w:uiPriority w:val="99"/>
    <w:locked/>
    <w:rsid w:val="00C328F8"/>
    <w:rPr>
      <w:rFonts w:ascii="Courier New" w:hAnsi="Courier New"/>
      <w:sz w:val="22"/>
      <w:lang w:val="ru-RU" w:eastAsia="ru-RU"/>
    </w:rPr>
  </w:style>
  <w:style w:type="paragraph" w:customStyle="1" w:styleId="ConsPlusNonformat0">
    <w:name w:val="ConsPlusNonformat"/>
    <w:link w:val="ConsPlusNonformat"/>
    <w:uiPriority w:val="99"/>
    <w:rsid w:val="00C328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msonormalcxspmiddle">
    <w:name w:val="msonormalcxspmiddle"/>
    <w:basedOn w:val="Normal"/>
    <w:uiPriority w:val="99"/>
    <w:rsid w:val="00C328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msonormalcxsplast">
    <w:name w:val="msonormalcxsplast"/>
    <w:basedOn w:val="Normal"/>
    <w:uiPriority w:val="99"/>
    <w:rsid w:val="00C328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C328F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C328F8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ListParagraph">
    <w:name w:val="List Paragraph"/>
    <w:basedOn w:val="Normal"/>
    <w:uiPriority w:val="99"/>
    <w:qFormat/>
    <w:rsid w:val="00C328F8"/>
    <w:pPr>
      <w:ind w:left="720"/>
      <w:contextualSpacing/>
    </w:pPr>
    <w:rPr>
      <w:lang w:eastAsia="en-US"/>
    </w:rPr>
  </w:style>
  <w:style w:type="paragraph" w:customStyle="1" w:styleId="ConsNonformat">
    <w:name w:val="ConsNonformat"/>
    <w:uiPriority w:val="99"/>
    <w:rsid w:val="00C328F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DefaultParagraphFont"/>
    <w:uiPriority w:val="99"/>
    <w:rsid w:val="00C328F8"/>
    <w:rPr>
      <w:rFonts w:cs="Times New Roman"/>
    </w:rPr>
  </w:style>
  <w:style w:type="paragraph" w:customStyle="1" w:styleId="Style2">
    <w:name w:val="Style2"/>
    <w:basedOn w:val="Normal"/>
    <w:uiPriority w:val="99"/>
    <w:rsid w:val="00C328F8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</w:rPr>
  </w:style>
  <w:style w:type="character" w:customStyle="1" w:styleId="FontStyle11">
    <w:name w:val="Font Style11"/>
    <w:uiPriority w:val="99"/>
    <w:rsid w:val="00C328F8"/>
    <w:rPr>
      <w:rFonts w:ascii="Times New Roman" w:hAnsi="Times New Roman"/>
      <w:sz w:val="26"/>
    </w:rPr>
  </w:style>
  <w:style w:type="character" w:styleId="Hyperlink">
    <w:name w:val="Hyperlink"/>
    <w:basedOn w:val="DefaultParagraphFont"/>
    <w:uiPriority w:val="99"/>
    <w:rsid w:val="00C328F8"/>
    <w:rPr>
      <w:rFonts w:cs="Times New Roman"/>
      <w:color w:val="0000FF"/>
      <w:u w:val="single"/>
    </w:rPr>
  </w:style>
  <w:style w:type="paragraph" w:styleId="NoSpacing">
    <w:name w:val="No Spacing"/>
    <w:uiPriority w:val="99"/>
    <w:qFormat/>
    <w:rsid w:val="00C328F8"/>
    <w:rPr>
      <w:lang w:eastAsia="en-US"/>
    </w:rPr>
  </w:style>
  <w:style w:type="paragraph" w:styleId="NormalWeb">
    <w:name w:val="Normal (Web)"/>
    <w:basedOn w:val="Normal"/>
    <w:uiPriority w:val="99"/>
    <w:rsid w:val="00C328F8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C328F8"/>
    <w:rPr>
      <w:rFonts w:cs="Times New Roman"/>
      <w:b/>
    </w:rPr>
  </w:style>
  <w:style w:type="character" w:styleId="Emphasis">
    <w:name w:val="Emphasis"/>
    <w:aliases w:val="список"/>
    <w:basedOn w:val="DefaultParagraphFont"/>
    <w:uiPriority w:val="99"/>
    <w:qFormat/>
    <w:rsid w:val="00C328F8"/>
    <w:rPr>
      <w:rFonts w:ascii="Times New Roman" w:hAnsi="Times New Roman" w:cs="Times New Roman"/>
      <w:sz w:val="24"/>
    </w:rPr>
  </w:style>
  <w:style w:type="paragraph" w:customStyle="1" w:styleId="1">
    <w:name w:val="Стиль1"/>
    <w:basedOn w:val="Normal"/>
    <w:link w:val="14"/>
    <w:uiPriority w:val="99"/>
    <w:rsid w:val="00C328F8"/>
    <w:pPr>
      <w:numPr>
        <w:numId w:val="19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14">
    <w:name w:val="Стиль1 Знак"/>
    <w:link w:val="1"/>
    <w:uiPriority w:val="99"/>
    <w:locked/>
    <w:rsid w:val="00C328F8"/>
    <w:rPr>
      <w:rFonts w:ascii="Times New Roman" w:hAnsi="Times New Roman"/>
    </w:rPr>
  </w:style>
  <w:style w:type="paragraph" w:customStyle="1" w:styleId="a1">
    <w:name w:val="Прижатый влево"/>
    <w:basedOn w:val="Normal"/>
    <w:next w:val="Normal"/>
    <w:uiPriority w:val="99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ushva.midural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482</TotalTime>
  <Pages>3</Pages>
  <Words>588</Words>
  <Characters>3354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129</cp:revision>
  <cp:lastPrinted>2016-07-07T05:39:00Z</cp:lastPrinted>
  <dcterms:created xsi:type="dcterms:W3CDTF">2015-10-02T08:51:00Z</dcterms:created>
  <dcterms:modified xsi:type="dcterms:W3CDTF">2016-07-13T02:18:00Z</dcterms:modified>
</cp:coreProperties>
</file>